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5BA4A" w14:textId="77777777" w:rsidR="0074616E" w:rsidRPr="00E508DC" w:rsidRDefault="0074616E" w:rsidP="0074616E">
      <w:pPr>
        <w:pStyle w:val="Titel"/>
      </w:pPr>
      <w:r>
        <w:t>26804</w:t>
      </w:r>
      <w:r w:rsidRPr="00E508DC">
        <w:t>-202</w:t>
      </w:r>
      <w:r>
        <w:t>6</w:t>
      </w:r>
    </w:p>
    <w:p w14:paraId="52C90203" w14:textId="65BDC735"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135C4E46"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00C540FD">
              <w:t> </w:t>
            </w:r>
            <w:r w:rsidR="00C540FD">
              <w:t> </w:t>
            </w:r>
            <w:r w:rsidR="00C540FD">
              <w:t> </w:t>
            </w:r>
            <w:r w:rsidR="00C540FD">
              <w:t> </w:t>
            </w:r>
            <w:r w:rsidR="00C540FD">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629CD813"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00C540FD">
              <w:t> </w:t>
            </w:r>
            <w:r w:rsidR="00C540FD">
              <w:t> </w:t>
            </w:r>
            <w:r w:rsidR="00C540FD">
              <w:t> </w:t>
            </w:r>
            <w:r w:rsidR="00C540FD">
              <w:t> </w:t>
            </w:r>
            <w:r w:rsidR="00C540FD">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2A0F550C"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00C540FD">
              <w:t> </w:t>
            </w:r>
            <w:r w:rsidR="00C540FD">
              <w:t> </w:t>
            </w:r>
            <w:r w:rsidR="00C540FD">
              <w:t> </w:t>
            </w:r>
            <w:r w:rsidR="00C540FD">
              <w:t> </w:t>
            </w:r>
            <w:r w:rsidR="00C540FD">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22AEB641"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00C540FD">
              <w:t> </w:t>
            </w:r>
            <w:r w:rsidR="00C540FD">
              <w:t> </w:t>
            </w:r>
            <w:r w:rsidR="00C540FD">
              <w:t> </w:t>
            </w:r>
            <w:r w:rsidR="00C540FD">
              <w:t> </w:t>
            </w:r>
            <w:r w:rsidR="00C540FD">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631FA157"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00C540FD">
              <w:t> </w:t>
            </w:r>
            <w:r w:rsidR="00C540FD">
              <w:t> </w:t>
            </w:r>
            <w:r w:rsidR="00C540FD">
              <w:t> </w:t>
            </w:r>
            <w:r w:rsidR="00C540FD">
              <w:t> </w:t>
            </w:r>
            <w:r w:rsidR="00C540FD">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537DCFA3"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00C540FD">
              <w:t> </w:t>
            </w:r>
            <w:r w:rsidR="00C540FD">
              <w:t> </w:t>
            </w:r>
            <w:r w:rsidR="00C540FD">
              <w:t> </w:t>
            </w:r>
            <w:r w:rsidR="00C540FD">
              <w:t> </w:t>
            </w:r>
            <w:r w:rsidR="00C540FD">
              <w:t> </w:t>
            </w:r>
            <w:r w:rsidRPr="00FE6442">
              <w:fldChar w:fldCharType="end"/>
            </w:r>
            <w:r w:rsidR="00FE6442" w:rsidRPr="00FE6442">
              <w:t xml:space="preserve"> €</w:t>
            </w:r>
          </w:p>
        </w:tc>
      </w:tr>
    </w:tbl>
    <w:p w14:paraId="6C445BBB" w14:textId="25B57492" w:rsidR="00FE6442" w:rsidRDefault="001427CE" w:rsidP="00EE0F5A">
      <w:pPr>
        <w:pStyle w:val="berschrift2"/>
      </w:pPr>
      <w:r>
        <w:t xml:space="preserve">Konkrete </w:t>
      </w:r>
      <w:r w:rsidR="00293BC8" w:rsidRPr="008E5C0C">
        <w:t>Referenzen</w:t>
      </w:r>
      <w:r w:rsidR="005A5F21">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039E31CB" w14:textId="6913BB67" w:rsidR="00573E8D"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w:t>
      </w:r>
      <w:r w:rsidRPr="001C7551">
        <w:rPr>
          <w:rFonts w:ascii="Times New Roman" w:eastAsia="Times New Roman" w:hAnsi="Times New Roman" w:cs="Times New Roman"/>
          <w:b/>
          <w:color w:val="auto"/>
          <w:sz w:val="22"/>
          <w:szCs w:val="22"/>
          <w:u w:val="single"/>
          <w:lang w:eastAsia="de-DE"/>
        </w:rPr>
        <w:t xml:space="preserve">mindestens </w:t>
      </w:r>
      <w:r w:rsidR="008E5C0C" w:rsidRPr="001C7551">
        <w:rPr>
          <w:rFonts w:ascii="Times New Roman" w:eastAsia="Times New Roman" w:hAnsi="Times New Roman" w:cs="Times New Roman"/>
          <w:b/>
          <w:color w:val="auto"/>
          <w:sz w:val="22"/>
          <w:szCs w:val="22"/>
          <w:u w:val="single"/>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p>
    <w:p w14:paraId="2833639F" w14:textId="77777777" w:rsidR="000F099C" w:rsidRPr="0074616E" w:rsidRDefault="000F099C" w:rsidP="000F099C">
      <w:pPr>
        <w:pStyle w:val="Default"/>
        <w:ind w:left="360"/>
        <w:rPr>
          <w:rFonts w:ascii="Times New Roman" w:eastAsia="Times New Roman" w:hAnsi="Times New Roman" w:cs="Times New Roman"/>
          <w:b/>
          <w:color w:val="auto"/>
          <w:sz w:val="22"/>
          <w:szCs w:val="22"/>
          <w:lang w:eastAsia="de-DE"/>
        </w:rPr>
      </w:pPr>
      <w:r w:rsidRPr="0074616E">
        <w:rPr>
          <w:rFonts w:ascii="Times New Roman" w:eastAsia="Times New Roman" w:hAnsi="Times New Roman" w:cs="Times New Roman"/>
          <w:b/>
          <w:color w:val="auto"/>
          <w:sz w:val="22"/>
          <w:szCs w:val="22"/>
          <w:lang w:eastAsia="de-DE"/>
        </w:rPr>
        <w:t xml:space="preserve">Die Referenzen müssen mit dem Leistungsgegenstand dieser Ausschreibung </w:t>
      </w:r>
      <w:r w:rsidRPr="0074616E">
        <w:rPr>
          <w:rFonts w:ascii="Times New Roman" w:eastAsia="Times New Roman" w:hAnsi="Times New Roman" w:cs="Times New Roman"/>
          <w:b/>
          <w:color w:val="auto"/>
          <w:sz w:val="22"/>
          <w:szCs w:val="22"/>
          <w:u w:val="single"/>
          <w:lang w:eastAsia="de-DE"/>
        </w:rPr>
        <w:t>technisch bzw. funktionell vergleichbar</w:t>
      </w:r>
      <w:r w:rsidRPr="0074616E">
        <w:rPr>
          <w:rFonts w:ascii="Times New Roman" w:eastAsia="Times New Roman" w:hAnsi="Times New Roman" w:cs="Times New Roman"/>
          <w:b/>
          <w:color w:val="auto"/>
          <w:sz w:val="22"/>
          <w:szCs w:val="22"/>
          <w:lang w:eastAsia="de-DE"/>
        </w:rPr>
        <w:t xml:space="preserve"> sein und einen entsprechend </w:t>
      </w:r>
      <w:r w:rsidRPr="0074616E">
        <w:rPr>
          <w:rFonts w:ascii="Times New Roman" w:eastAsia="Times New Roman" w:hAnsi="Times New Roman" w:cs="Times New Roman"/>
          <w:b/>
          <w:color w:val="auto"/>
          <w:sz w:val="22"/>
          <w:szCs w:val="22"/>
          <w:u w:val="single"/>
          <w:lang w:eastAsia="de-DE"/>
        </w:rPr>
        <w:t>vergleichbaren Auftragswert</w:t>
      </w:r>
      <w:r w:rsidRPr="0074616E">
        <w:rPr>
          <w:rFonts w:ascii="Times New Roman" w:eastAsia="Times New Roman" w:hAnsi="Times New Roman" w:cs="Times New Roman"/>
          <w:b/>
          <w:color w:val="auto"/>
          <w:sz w:val="22"/>
          <w:szCs w:val="22"/>
          <w:lang w:eastAsia="de-DE"/>
        </w:rPr>
        <w:t xml:space="preserve"> aufweisen.</w:t>
      </w:r>
    </w:p>
    <w:p w14:paraId="24587A10"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557D838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B47B4" w14:textId="4DF09E87" w:rsidR="006F7421" w:rsidRPr="005608B1" w:rsidRDefault="006F7421" w:rsidP="00E640C1">
            <w:pPr>
              <w:jc w:val="left"/>
            </w:pP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13CEA28D"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3EBA89" w14:textId="22FE897F" w:rsidR="006F7421" w:rsidRPr="005608B1" w:rsidRDefault="006F7421" w:rsidP="00E640C1"/>
        </w:tc>
      </w:tr>
      <w:tr w:rsidR="006F7421" w:rsidRPr="005608B1" w14:paraId="51FD7055" w14:textId="77777777" w:rsidTr="0074616E">
        <w:trPr>
          <w:cantSplit/>
          <w:trHeight w:hRule="exact" w:val="1712"/>
        </w:trPr>
        <w:tc>
          <w:tcPr>
            <w:tcW w:w="2693" w:type="dxa"/>
            <w:hideMark/>
          </w:tcPr>
          <w:p w14:paraId="35083924" w14:textId="04AC4199" w:rsidR="006F7421" w:rsidRPr="000E5A0D" w:rsidRDefault="006F7421" w:rsidP="00E640C1">
            <w:pPr>
              <w:jc w:val="left"/>
            </w:pPr>
            <w:r w:rsidRPr="000E5A0D">
              <w:t>Bezeichnung des</w:t>
            </w:r>
          </w:p>
          <w:p w14:paraId="1784FD36" w14:textId="5F5D2D1F" w:rsidR="006F7421" w:rsidRDefault="006F7421" w:rsidP="00E640C1">
            <w:pPr>
              <w:jc w:val="left"/>
            </w:pPr>
            <w:r w:rsidRPr="000E5A0D">
              <w:t>Auftragsgegenstandes</w:t>
            </w:r>
          </w:p>
          <w:p w14:paraId="7F9A4ED6" w14:textId="77777777" w:rsidR="006F7421" w:rsidRDefault="006F7421" w:rsidP="00E640C1">
            <w:pPr>
              <w:jc w:val="left"/>
            </w:pPr>
            <w:r>
              <w:t xml:space="preserve">sowie kurze Erläuterung zu </w:t>
            </w:r>
            <w:r w:rsidRPr="000E5A0D">
              <w:t>ausgeführte</w:t>
            </w:r>
            <w:r>
              <w:t>n</w:t>
            </w:r>
            <w:r w:rsidRPr="000E5A0D">
              <w:t xml:space="preserve"> Leistungen</w:t>
            </w:r>
          </w:p>
          <w:p w14:paraId="63F2C001" w14:textId="70B204D4" w:rsidR="0074616E" w:rsidRPr="00AC4C05" w:rsidRDefault="0074616E" w:rsidP="00E640C1">
            <w:pPr>
              <w:jc w:val="left"/>
              <w:rPr>
                <w:highlight w:val="yellow"/>
              </w:rPr>
            </w:pPr>
            <w:r w:rsidRPr="0074616E">
              <w:t>(</w:t>
            </w:r>
            <w:r>
              <w:t xml:space="preserve">insb. </w:t>
            </w:r>
            <w:r w:rsidRPr="0074616E">
              <w:t>Benennung des gelieferten Systems)</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761DFDCE" w14:textId="77777777" w:rsidR="006F7421" w:rsidRDefault="006F7421" w:rsidP="00E640C1">
            <w:pPr>
              <w:jc w:val="left"/>
            </w:pPr>
            <w:r>
              <w:t>Leistungszeitraum</w:t>
            </w: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74616E" w:rsidRPr="005608B1" w14:paraId="60953031" w14:textId="77777777" w:rsidTr="00F44023">
        <w:trPr>
          <w:cantSplit/>
          <w:trHeight w:hRule="exact" w:val="510"/>
        </w:trPr>
        <w:tc>
          <w:tcPr>
            <w:tcW w:w="9072" w:type="dxa"/>
            <w:gridSpan w:val="2"/>
            <w:vAlign w:val="center"/>
            <w:hideMark/>
          </w:tcPr>
          <w:p w14:paraId="1F7EDA9B" w14:textId="208FA926" w:rsidR="0074616E" w:rsidRPr="00EE0F5A" w:rsidRDefault="0074616E" w:rsidP="00F44023">
            <w:pPr>
              <w:rPr>
                <w:b/>
                <w:bCs/>
              </w:rPr>
            </w:pPr>
            <w:r>
              <w:rPr>
                <w:b/>
                <w:bCs/>
              </w:rPr>
              <w:lastRenderedPageBreak/>
              <w:t>2</w:t>
            </w:r>
            <w:r w:rsidRPr="00EE0F5A">
              <w:rPr>
                <w:b/>
                <w:bCs/>
              </w:rPr>
              <w:t>. Referenz</w:t>
            </w:r>
          </w:p>
        </w:tc>
      </w:tr>
      <w:tr w:rsidR="0074616E" w:rsidRPr="005608B1" w14:paraId="5DDB3A98" w14:textId="77777777" w:rsidTr="00F44023">
        <w:trPr>
          <w:cantSplit/>
          <w:trHeight w:hRule="exact" w:val="1077"/>
        </w:trPr>
        <w:tc>
          <w:tcPr>
            <w:tcW w:w="2693" w:type="dxa"/>
            <w:hideMark/>
          </w:tcPr>
          <w:p w14:paraId="5666B75E" w14:textId="77777777" w:rsidR="0074616E" w:rsidRDefault="0074616E" w:rsidP="00F44023">
            <w:pPr>
              <w:spacing w:after="60"/>
              <w:jc w:val="left"/>
            </w:pPr>
            <w:r>
              <w:t>Referenzauftraggeber</w:t>
            </w:r>
          </w:p>
          <w:p w14:paraId="3D957CBF" w14:textId="77777777" w:rsidR="0074616E" w:rsidRPr="005608B1" w:rsidRDefault="0074616E" w:rsidP="00F44023">
            <w:pPr>
              <w:jc w:val="left"/>
            </w:pPr>
            <w:r>
              <w:t>(Name, Anschrift)</w:t>
            </w:r>
          </w:p>
        </w:tc>
        <w:tc>
          <w:tcPr>
            <w:tcW w:w="6379" w:type="dxa"/>
            <w:hideMark/>
          </w:tcPr>
          <w:p w14:paraId="2ADF7EEF" w14:textId="77777777" w:rsidR="0074616E" w:rsidRDefault="0074616E" w:rsidP="00F44023">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B155E9B" w14:textId="77777777" w:rsidR="0074616E" w:rsidRPr="005608B1" w:rsidRDefault="0074616E" w:rsidP="00F44023">
            <w:pPr>
              <w:jc w:val="left"/>
            </w:pPr>
          </w:p>
        </w:tc>
      </w:tr>
      <w:tr w:rsidR="0074616E" w:rsidRPr="005608B1" w14:paraId="1F3BBA10" w14:textId="77777777" w:rsidTr="00F44023">
        <w:trPr>
          <w:cantSplit/>
          <w:trHeight w:hRule="exact" w:val="1474"/>
        </w:trPr>
        <w:tc>
          <w:tcPr>
            <w:tcW w:w="2693" w:type="dxa"/>
          </w:tcPr>
          <w:p w14:paraId="3E63D4B3" w14:textId="77777777" w:rsidR="0074616E" w:rsidRDefault="0074616E" w:rsidP="00F44023">
            <w:pPr>
              <w:spacing w:after="60"/>
              <w:jc w:val="left"/>
            </w:pPr>
            <w:r>
              <w:t>Benennung des Ansprechpartners</w:t>
            </w:r>
          </w:p>
          <w:p w14:paraId="16E3BE0E" w14:textId="77777777" w:rsidR="0074616E" w:rsidRDefault="0074616E" w:rsidP="00F44023">
            <w:pPr>
              <w:jc w:val="left"/>
            </w:pPr>
            <w:r>
              <w:t>(Name, Telefon, E-Mail)</w:t>
            </w:r>
          </w:p>
          <w:p w14:paraId="39FEEF8F" w14:textId="77777777" w:rsidR="0074616E" w:rsidRPr="00A85095" w:rsidRDefault="0074616E" w:rsidP="00F44023">
            <w:pPr>
              <w:jc w:val="left"/>
            </w:pPr>
          </w:p>
          <w:p w14:paraId="04391DF0" w14:textId="77777777" w:rsidR="0074616E" w:rsidRPr="00176D77" w:rsidRDefault="0074616E" w:rsidP="00F44023">
            <w:pPr>
              <w:jc w:val="left"/>
            </w:pPr>
            <w:r>
              <w:rPr>
                <w:i/>
                <w:iCs/>
              </w:rPr>
              <w:t>- keine Pflichta</w:t>
            </w:r>
            <w:r w:rsidRPr="001F5231">
              <w:rPr>
                <w:i/>
                <w:iCs/>
              </w:rPr>
              <w:t>ngabe</w:t>
            </w:r>
            <w:r>
              <w:rPr>
                <w:i/>
                <w:iCs/>
              </w:rPr>
              <w:t xml:space="preserve"> -</w:t>
            </w:r>
          </w:p>
        </w:tc>
        <w:tc>
          <w:tcPr>
            <w:tcW w:w="6379" w:type="dxa"/>
          </w:tcPr>
          <w:p w14:paraId="1E3E43A0" w14:textId="77777777" w:rsidR="0074616E" w:rsidRDefault="0074616E" w:rsidP="00F44023">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5B516E2" w14:textId="77777777" w:rsidR="0074616E" w:rsidRPr="005608B1" w:rsidRDefault="0074616E" w:rsidP="00F44023"/>
        </w:tc>
      </w:tr>
      <w:tr w:rsidR="0074616E" w:rsidRPr="005608B1" w14:paraId="4025E547" w14:textId="77777777" w:rsidTr="00F44023">
        <w:trPr>
          <w:cantSplit/>
          <w:trHeight w:hRule="exact" w:val="1712"/>
        </w:trPr>
        <w:tc>
          <w:tcPr>
            <w:tcW w:w="2693" w:type="dxa"/>
            <w:hideMark/>
          </w:tcPr>
          <w:p w14:paraId="515DC91C" w14:textId="77777777" w:rsidR="0074616E" w:rsidRPr="000E5A0D" w:rsidRDefault="0074616E" w:rsidP="00F44023">
            <w:pPr>
              <w:jc w:val="left"/>
            </w:pPr>
            <w:r w:rsidRPr="000E5A0D">
              <w:t>Bezeichnung des</w:t>
            </w:r>
          </w:p>
          <w:p w14:paraId="15F91416" w14:textId="77777777" w:rsidR="0074616E" w:rsidRDefault="0074616E" w:rsidP="00F44023">
            <w:pPr>
              <w:jc w:val="left"/>
            </w:pPr>
            <w:r w:rsidRPr="000E5A0D">
              <w:t>Auftragsgegenstandes</w:t>
            </w:r>
          </w:p>
          <w:p w14:paraId="0F844C76" w14:textId="77777777" w:rsidR="0074616E" w:rsidRDefault="0074616E" w:rsidP="00F44023">
            <w:pPr>
              <w:jc w:val="left"/>
            </w:pPr>
            <w:r>
              <w:t xml:space="preserve">sowie kurze Erläuterung zu </w:t>
            </w:r>
            <w:r w:rsidRPr="000E5A0D">
              <w:t>ausgeführte</w:t>
            </w:r>
            <w:r>
              <w:t>n</w:t>
            </w:r>
            <w:r w:rsidRPr="000E5A0D">
              <w:t xml:space="preserve"> Leistungen</w:t>
            </w:r>
          </w:p>
          <w:p w14:paraId="617614BF" w14:textId="77777777" w:rsidR="0074616E" w:rsidRPr="00AC4C05" w:rsidRDefault="0074616E" w:rsidP="00F44023">
            <w:pPr>
              <w:jc w:val="left"/>
              <w:rPr>
                <w:highlight w:val="yellow"/>
              </w:rPr>
            </w:pPr>
            <w:r w:rsidRPr="0074616E">
              <w:t>(</w:t>
            </w:r>
            <w:r>
              <w:t xml:space="preserve">insb. </w:t>
            </w:r>
            <w:r w:rsidRPr="0074616E">
              <w:t>Benennung des gelieferten Systems)</w:t>
            </w:r>
          </w:p>
        </w:tc>
        <w:tc>
          <w:tcPr>
            <w:tcW w:w="6379" w:type="dxa"/>
            <w:hideMark/>
          </w:tcPr>
          <w:p w14:paraId="0A06C0FA"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13F4CD06" w14:textId="77777777" w:rsidTr="00F44023">
        <w:trPr>
          <w:cantSplit/>
          <w:trHeight w:val="737"/>
        </w:trPr>
        <w:tc>
          <w:tcPr>
            <w:tcW w:w="2693" w:type="dxa"/>
            <w:hideMark/>
          </w:tcPr>
          <w:p w14:paraId="08D99FF3" w14:textId="77777777" w:rsidR="0074616E" w:rsidRDefault="0074616E" w:rsidP="00F44023">
            <w:pPr>
              <w:spacing w:after="60"/>
              <w:jc w:val="left"/>
            </w:pPr>
            <w:r>
              <w:t>Auftragsvolumen, gerundet</w:t>
            </w:r>
          </w:p>
          <w:p w14:paraId="1FD9E7E0" w14:textId="77777777" w:rsidR="0074616E" w:rsidRPr="00D8378E" w:rsidRDefault="0074616E" w:rsidP="00F44023">
            <w:pPr>
              <w:jc w:val="left"/>
              <w:rPr>
                <w:b/>
                <w:bCs/>
                <w:sz w:val="18"/>
                <w:szCs w:val="18"/>
              </w:rPr>
            </w:pPr>
            <w:r w:rsidRPr="00176D77">
              <w:t xml:space="preserve">(in EUR, </w:t>
            </w:r>
            <w:r>
              <w:t>exkl. USt.</w:t>
            </w:r>
            <w:r w:rsidRPr="00176D77">
              <w:t>)</w:t>
            </w:r>
          </w:p>
        </w:tc>
        <w:tc>
          <w:tcPr>
            <w:tcW w:w="6379" w:type="dxa"/>
            <w:hideMark/>
          </w:tcPr>
          <w:p w14:paraId="05A13181"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0BAF19C5" w14:textId="77777777" w:rsidTr="00F44023">
        <w:trPr>
          <w:cantSplit/>
          <w:trHeight w:val="737"/>
        </w:trPr>
        <w:tc>
          <w:tcPr>
            <w:tcW w:w="2693" w:type="dxa"/>
          </w:tcPr>
          <w:p w14:paraId="316A2AA2" w14:textId="77777777" w:rsidR="0074616E" w:rsidRDefault="0074616E" w:rsidP="00F44023">
            <w:pPr>
              <w:jc w:val="left"/>
            </w:pPr>
            <w:r>
              <w:t xml:space="preserve">Ausführungsdatum / </w:t>
            </w:r>
          </w:p>
          <w:p w14:paraId="50F25F51" w14:textId="77777777" w:rsidR="0074616E" w:rsidRDefault="0074616E" w:rsidP="00F44023">
            <w:pPr>
              <w:jc w:val="left"/>
            </w:pPr>
            <w:r>
              <w:t>Leistungszeitraum</w:t>
            </w:r>
          </w:p>
        </w:tc>
        <w:tc>
          <w:tcPr>
            <w:tcW w:w="6379" w:type="dxa"/>
          </w:tcPr>
          <w:p w14:paraId="7D3F97CA" w14:textId="77777777" w:rsidR="0074616E"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74616E" w:rsidRPr="005608B1" w14:paraId="58463C99" w14:textId="77777777" w:rsidTr="00F44023">
        <w:trPr>
          <w:cantSplit/>
          <w:trHeight w:hRule="exact" w:val="510"/>
        </w:trPr>
        <w:tc>
          <w:tcPr>
            <w:tcW w:w="9072" w:type="dxa"/>
            <w:gridSpan w:val="2"/>
            <w:vAlign w:val="center"/>
            <w:hideMark/>
          </w:tcPr>
          <w:p w14:paraId="577C57EE" w14:textId="18480F7F" w:rsidR="0074616E" w:rsidRPr="00EE0F5A" w:rsidRDefault="0074616E" w:rsidP="00F44023">
            <w:pPr>
              <w:rPr>
                <w:b/>
                <w:bCs/>
              </w:rPr>
            </w:pPr>
            <w:r>
              <w:rPr>
                <w:b/>
                <w:bCs/>
              </w:rPr>
              <w:t>3</w:t>
            </w:r>
            <w:r w:rsidRPr="00EE0F5A">
              <w:rPr>
                <w:b/>
                <w:bCs/>
              </w:rPr>
              <w:t>. Referenz</w:t>
            </w:r>
          </w:p>
        </w:tc>
      </w:tr>
      <w:tr w:rsidR="0074616E" w:rsidRPr="005608B1" w14:paraId="7CC9ABB4" w14:textId="77777777" w:rsidTr="00F44023">
        <w:trPr>
          <w:cantSplit/>
          <w:trHeight w:hRule="exact" w:val="1077"/>
        </w:trPr>
        <w:tc>
          <w:tcPr>
            <w:tcW w:w="2693" w:type="dxa"/>
            <w:hideMark/>
          </w:tcPr>
          <w:p w14:paraId="198F8C15" w14:textId="77777777" w:rsidR="0074616E" w:rsidRDefault="0074616E" w:rsidP="00F44023">
            <w:pPr>
              <w:spacing w:after="60"/>
              <w:jc w:val="left"/>
            </w:pPr>
            <w:r>
              <w:t>Referenzauftraggeber</w:t>
            </w:r>
          </w:p>
          <w:p w14:paraId="32FDB495" w14:textId="77777777" w:rsidR="0074616E" w:rsidRPr="005608B1" w:rsidRDefault="0074616E" w:rsidP="00F44023">
            <w:pPr>
              <w:jc w:val="left"/>
            </w:pPr>
            <w:r>
              <w:t>(Name, Anschrift)</w:t>
            </w:r>
          </w:p>
        </w:tc>
        <w:tc>
          <w:tcPr>
            <w:tcW w:w="6379" w:type="dxa"/>
            <w:hideMark/>
          </w:tcPr>
          <w:p w14:paraId="4A057F63" w14:textId="77777777" w:rsidR="0074616E" w:rsidRDefault="0074616E" w:rsidP="00F44023">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F4C8D6" w14:textId="77777777" w:rsidR="0074616E" w:rsidRPr="005608B1" w:rsidRDefault="0074616E" w:rsidP="00F44023">
            <w:pPr>
              <w:jc w:val="left"/>
            </w:pPr>
          </w:p>
        </w:tc>
      </w:tr>
      <w:tr w:rsidR="0074616E" w:rsidRPr="005608B1" w14:paraId="5C3BC4DE" w14:textId="77777777" w:rsidTr="00F44023">
        <w:trPr>
          <w:cantSplit/>
          <w:trHeight w:hRule="exact" w:val="1474"/>
        </w:trPr>
        <w:tc>
          <w:tcPr>
            <w:tcW w:w="2693" w:type="dxa"/>
          </w:tcPr>
          <w:p w14:paraId="5FCD2328" w14:textId="77777777" w:rsidR="0074616E" w:rsidRDefault="0074616E" w:rsidP="00F44023">
            <w:pPr>
              <w:spacing w:after="60"/>
              <w:jc w:val="left"/>
            </w:pPr>
            <w:r>
              <w:t>Benennung des Ansprechpartners</w:t>
            </w:r>
          </w:p>
          <w:p w14:paraId="5BCA9EA7" w14:textId="77777777" w:rsidR="0074616E" w:rsidRDefault="0074616E" w:rsidP="00F44023">
            <w:pPr>
              <w:jc w:val="left"/>
            </w:pPr>
            <w:r>
              <w:t>(Name, Telefon, E-Mail)</w:t>
            </w:r>
          </w:p>
          <w:p w14:paraId="073566CE" w14:textId="77777777" w:rsidR="0074616E" w:rsidRPr="00A85095" w:rsidRDefault="0074616E" w:rsidP="00F44023">
            <w:pPr>
              <w:jc w:val="left"/>
            </w:pPr>
          </w:p>
          <w:p w14:paraId="26B5A329" w14:textId="77777777" w:rsidR="0074616E" w:rsidRPr="00176D77" w:rsidRDefault="0074616E" w:rsidP="00F44023">
            <w:pPr>
              <w:jc w:val="left"/>
            </w:pPr>
            <w:r>
              <w:rPr>
                <w:i/>
                <w:iCs/>
              </w:rPr>
              <w:t>- keine Pflichta</w:t>
            </w:r>
            <w:r w:rsidRPr="001F5231">
              <w:rPr>
                <w:i/>
                <w:iCs/>
              </w:rPr>
              <w:t>ngabe</w:t>
            </w:r>
            <w:r>
              <w:rPr>
                <w:i/>
                <w:iCs/>
              </w:rPr>
              <w:t xml:space="preserve"> -</w:t>
            </w:r>
          </w:p>
        </w:tc>
        <w:tc>
          <w:tcPr>
            <w:tcW w:w="6379" w:type="dxa"/>
          </w:tcPr>
          <w:p w14:paraId="214129D2" w14:textId="77777777" w:rsidR="0074616E" w:rsidRDefault="0074616E" w:rsidP="00F44023">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BEE3388" w14:textId="77777777" w:rsidR="0074616E" w:rsidRPr="005608B1" w:rsidRDefault="0074616E" w:rsidP="00F44023"/>
        </w:tc>
      </w:tr>
      <w:tr w:rsidR="0074616E" w:rsidRPr="005608B1" w14:paraId="2E0D75CE" w14:textId="77777777" w:rsidTr="00F44023">
        <w:trPr>
          <w:cantSplit/>
          <w:trHeight w:hRule="exact" w:val="1712"/>
        </w:trPr>
        <w:tc>
          <w:tcPr>
            <w:tcW w:w="2693" w:type="dxa"/>
            <w:hideMark/>
          </w:tcPr>
          <w:p w14:paraId="7BFC5807" w14:textId="77777777" w:rsidR="0074616E" w:rsidRPr="000E5A0D" w:rsidRDefault="0074616E" w:rsidP="00F44023">
            <w:pPr>
              <w:jc w:val="left"/>
            </w:pPr>
            <w:r w:rsidRPr="000E5A0D">
              <w:t>Bezeichnung des</w:t>
            </w:r>
          </w:p>
          <w:p w14:paraId="1ACA0D84" w14:textId="77777777" w:rsidR="0074616E" w:rsidRDefault="0074616E" w:rsidP="00F44023">
            <w:pPr>
              <w:jc w:val="left"/>
            </w:pPr>
            <w:r w:rsidRPr="000E5A0D">
              <w:t>Auftragsgegenstandes</w:t>
            </w:r>
          </w:p>
          <w:p w14:paraId="547535ED" w14:textId="77777777" w:rsidR="0074616E" w:rsidRDefault="0074616E" w:rsidP="00F44023">
            <w:pPr>
              <w:jc w:val="left"/>
            </w:pPr>
            <w:r>
              <w:t xml:space="preserve">sowie kurze Erläuterung zu </w:t>
            </w:r>
            <w:r w:rsidRPr="000E5A0D">
              <w:t>ausgeführte</w:t>
            </w:r>
            <w:r>
              <w:t>n</w:t>
            </w:r>
            <w:r w:rsidRPr="000E5A0D">
              <w:t xml:space="preserve"> Leistungen</w:t>
            </w:r>
          </w:p>
          <w:p w14:paraId="2FA2AF0C" w14:textId="77777777" w:rsidR="0074616E" w:rsidRPr="00AC4C05" w:rsidRDefault="0074616E" w:rsidP="00F44023">
            <w:pPr>
              <w:jc w:val="left"/>
              <w:rPr>
                <w:highlight w:val="yellow"/>
              </w:rPr>
            </w:pPr>
            <w:r w:rsidRPr="0074616E">
              <w:t>(</w:t>
            </w:r>
            <w:r>
              <w:t xml:space="preserve">insb. </w:t>
            </w:r>
            <w:r w:rsidRPr="0074616E">
              <w:t>Benennung des gelieferten Systems)</w:t>
            </w:r>
          </w:p>
        </w:tc>
        <w:tc>
          <w:tcPr>
            <w:tcW w:w="6379" w:type="dxa"/>
            <w:hideMark/>
          </w:tcPr>
          <w:p w14:paraId="0F22330F"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24F4EEE5" w14:textId="77777777" w:rsidTr="00F44023">
        <w:trPr>
          <w:cantSplit/>
          <w:trHeight w:val="737"/>
        </w:trPr>
        <w:tc>
          <w:tcPr>
            <w:tcW w:w="2693" w:type="dxa"/>
            <w:hideMark/>
          </w:tcPr>
          <w:p w14:paraId="556D31E2" w14:textId="77777777" w:rsidR="0074616E" w:rsidRDefault="0074616E" w:rsidP="00F44023">
            <w:pPr>
              <w:spacing w:after="60"/>
              <w:jc w:val="left"/>
            </w:pPr>
            <w:r>
              <w:t>Auftragsvolumen, gerundet</w:t>
            </w:r>
          </w:p>
          <w:p w14:paraId="591F80F8" w14:textId="77777777" w:rsidR="0074616E" w:rsidRPr="00D8378E" w:rsidRDefault="0074616E" w:rsidP="00F44023">
            <w:pPr>
              <w:jc w:val="left"/>
              <w:rPr>
                <w:b/>
                <w:bCs/>
                <w:sz w:val="18"/>
                <w:szCs w:val="18"/>
              </w:rPr>
            </w:pPr>
            <w:r w:rsidRPr="00176D77">
              <w:t xml:space="preserve">(in EUR, </w:t>
            </w:r>
            <w:r>
              <w:t>exkl. USt.</w:t>
            </w:r>
            <w:r w:rsidRPr="00176D77">
              <w:t>)</w:t>
            </w:r>
          </w:p>
        </w:tc>
        <w:tc>
          <w:tcPr>
            <w:tcW w:w="6379" w:type="dxa"/>
            <w:hideMark/>
          </w:tcPr>
          <w:p w14:paraId="28A38A14"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1DD40B99" w14:textId="77777777" w:rsidTr="00F44023">
        <w:trPr>
          <w:cantSplit/>
          <w:trHeight w:val="737"/>
        </w:trPr>
        <w:tc>
          <w:tcPr>
            <w:tcW w:w="2693" w:type="dxa"/>
          </w:tcPr>
          <w:p w14:paraId="637D818F" w14:textId="77777777" w:rsidR="0074616E" w:rsidRDefault="0074616E" w:rsidP="00F44023">
            <w:pPr>
              <w:jc w:val="left"/>
            </w:pPr>
            <w:r>
              <w:t xml:space="preserve">Ausführungsdatum / </w:t>
            </w:r>
          </w:p>
          <w:p w14:paraId="60E037E5" w14:textId="77777777" w:rsidR="0074616E" w:rsidRDefault="0074616E" w:rsidP="00F44023">
            <w:pPr>
              <w:jc w:val="left"/>
            </w:pPr>
            <w:r>
              <w:t>Leistungszeitraum</w:t>
            </w:r>
          </w:p>
        </w:tc>
        <w:tc>
          <w:tcPr>
            <w:tcW w:w="6379" w:type="dxa"/>
          </w:tcPr>
          <w:p w14:paraId="14CD2A14" w14:textId="77777777" w:rsidR="0074616E"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DE8262" w14:textId="5ADD6BE4"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7B80E097"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74616E" w:rsidRPr="005608B1" w14:paraId="6E9624B4" w14:textId="77777777" w:rsidTr="00F44023">
        <w:trPr>
          <w:cantSplit/>
          <w:trHeight w:hRule="exact" w:val="510"/>
        </w:trPr>
        <w:tc>
          <w:tcPr>
            <w:tcW w:w="9072" w:type="dxa"/>
            <w:gridSpan w:val="2"/>
            <w:vAlign w:val="center"/>
            <w:hideMark/>
          </w:tcPr>
          <w:p w14:paraId="6ACDA740" w14:textId="580DCE20" w:rsidR="0074616E" w:rsidRPr="00EE0F5A" w:rsidRDefault="0074616E" w:rsidP="00F44023">
            <w:pPr>
              <w:rPr>
                <w:b/>
                <w:bCs/>
              </w:rPr>
            </w:pPr>
            <w:r>
              <w:rPr>
                <w:b/>
                <w:bCs/>
              </w:rPr>
              <w:lastRenderedPageBreak/>
              <w:t>4</w:t>
            </w:r>
            <w:r w:rsidRPr="00EE0F5A">
              <w:rPr>
                <w:b/>
                <w:bCs/>
              </w:rPr>
              <w:t>. Referenz</w:t>
            </w:r>
          </w:p>
        </w:tc>
      </w:tr>
      <w:tr w:rsidR="0074616E" w:rsidRPr="005608B1" w14:paraId="001AA73A" w14:textId="77777777" w:rsidTr="00F44023">
        <w:trPr>
          <w:cantSplit/>
          <w:trHeight w:hRule="exact" w:val="1077"/>
        </w:trPr>
        <w:tc>
          <w:tcPr>
            <w:tcW w:w="2693" w:type="dxa"/>
            <w:hideMark/>
          </w:tcPr>
          <w:p w14:paraId="110B014F" w14:textId="77777777" w:rsidR="0074616E" w:rsidRDefault="0074616E" w:rsidP="00F44023">
            <w:pPr>
              <w:spacing w:after="60"/>
              <w:jc w:val="left"/>
            </w:pPr>
            <w:r>
              <w:t>Referenzauftraggeber</w:t>
            </w:r>
          </w:p>
          <w:p w14:paraId="6E3DE72C" w14:textId="77777777" w:rsidR="0074616E" w:rsidRPr="005608B1" w:rsidRDefault="0074616E" w:rsidP="00F44023">
            <w:pPr>
              <w:jc w:val="left"/>
            </w:pPr>
            <w:r>
              <w:t>(Name, Anschrift)</w:t>
            </w:r>
          </w:p>
        </w:tc>
        <w:tc>
          <w:tcPr>
            <w:tcW w:w="6379" w:type="dxa"/>
            <w:hideMark/>
          </w:tcPr>
          <w:p w14:paraId="57DA7B05" w14:textId="77777777" w:rsidR="0074616E" w:rsidRDefault="0074616E" w:rsidP="00F44023">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3AE485A" w14:textId="77777777" w:rsidR="0074616E" w:rsidRPr="005608B1" w:rsidRDefault="0074616E" w:rsidP="00F44023">
            <w:pPr>
              <w:jc w:val="left"/>
            </w:pPr>
          </w:p>
        </w:tc>
      </w:tr>
      <w:tr w:rsidR="0074616E" w:rsidRPr="005608B1" w14:paraId="42DE8454" w14:textId="77777777" w:rsidTr="00F44023">
        <w:trPr>
          <w:cantSplit/>
          <w:trHeight w:hRule="exact" w:val="1474"/>
        </w:trPr>
        <w:tc>
          <w:tcPr>
            <w:tcW w:w="2693" w:type="dxa"/>
          </w:tcPr>
          <w:p w14:paraId="198DF95F" w14:textId="77777777" w:rsidR="0074616E" w:rsidRDefault="0074616E" w:rsidP="00F44023">
            <w:pPr>
              <w:spacing w:after="60"/>
              <w:jc w:val="left"/>
            </w:pPr>
            <w:r>
              <w:t>Benennung des Ansprechpartners</w:t>
            </w:r>
          </w:p>
          <w:p w14:paraId="76A465CF" w14:textId="77777777" w:rsidR="0074616E" w:rsidRDefault="0074616E" w:rsidP="00F44023">
            <w:pPr>
              <w:jc w:val="left"/>
            </w:pPr>
            <w:r>
              <w:t>(Name, Telefon, E-Mail)</w:t>
            </w:r>
          </w:p>
          <w:p w14:paraId="1BE2BC88" w14:textId="77777777" w:rsidR="0074616E" w:rsidRPr="00A85095" w:rsidRDefault="0074616E" w:rsidP="00F44023">
            <w:pPr>
              <w:jc w:val="left"/>
            </w:pPr>
          </w:p>
          <w:p w14:paraId="64675C89" w14:textId="77777777" w:rsidR="0074616E" w:rsidRPr="00176D77" w:rsidRDefault="0074616E" w:rsidP="00F44023">
            <w:pPr>
              <w:jc w:val="left"/>
            </w:pPr>
            <w:r>
              <w:rPr>
                <w:i/>
                <w:iCs/>
              </w:rPr>
              <w:t>- keine Pflichta</w:t>
            </w:r>
            <w:r w:rsidRPr="001F5231">
              <w:rPr>
                <w:i/>
                <w:iCs/>
              </w:rPr>
              <w:t>ngabe</w:t>
            </w:r>
            <w:r>
              <w:rPr>
                <w:i/>
                <w:iCs/>
              </w:rPr>
              <w:t xml:space="preserve"> -</w:t>
            </w:r>
          </w:p>
        </w:tc>
        <w:tc>
          <w:tcPr>
            <w:tcW w:w="6379" w:type="dxa"/>
          </w:tcPr>
          <w:p w14:paraId="6C55D746" w14:textId="77777777" w:rsidR="0074616E" w:rsidRDefault="0074616E" w:rsidP="00F44023">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4307AA9" w14:textId="77777777" w:rsidR="0074616E" w:rsidRPr="005608B1" w:rsidRDefault="0074616E" w:rsidP="00F44023"/>
        </w:tc>
      </w:tr>
      <w:tr w:rsidR="0074616E" w:rsidRPr="005608B1" w14:paraId="082FF9B5" w14:textId="77777777" w:rsidTr="00F44023">
        <w:trPr>
          <w:cantSplit/>
          <w:trHeight w:hRule="exact" w:val="1712"/>
        </w:trPr>
        <w:tc>
          <w:tcPr>
            <w:tcW w:w="2693" w:type="dxa"/>
            <w:hideMark/>
          </w:tcPr>
          <w:p w14:paraId="6D8769AC" w14:textId="77777777" w:rsidR="0074616E" w:rsidRPr="000E5A0D" w:rsidRDefault="0074616E" w:rsidP="00F44023">
            <w:pPr>
              <w:jc w:val="left"/>
            </w:pPr>
            <w:r w:rsidRPr="000E5A0D">
              <w:t>Bezeichnung des</w:t>
            </w:r>
          </w:p>
          <w:p w14:paraId="7EEDDF8B" w14:textId="77777777" w:rsidR="0074616E" w:rsidRDefault="0074616E" w:rsidP="00F44023">
            <w:pPr>
              <w:jc w:val="left"/>
            </w:pPr>
            <w:r w:rsidRPr="000E5A0D">
              <w:t>Auftragsgegenstandes</w:t>
            </w:r>
          </w:p>
          <w:p w14:paraId="06A5E5A4" w14:textId="77777777" w:rsidR="0074616E" w:rsidRDefault="0074616E" w:rsidP="00F44023">
            <w:pPr>
              <w:jc w:val="left"/>
            </w:pPr>
            <w:r>
              <w:t xml:space="preserve">sowie kurze Erläuterung zu </w:t>
            </w:r>
            <w:r w:rsidRPr="000E5A0D">
              <w:t>ausgeführte</w:t>
            </w:r>
            <w:r>
              <w:t>n</w:t>
            </w:r>
            <w:r w:rsidRPr="000E5A0D">
              <w:t xml:space="preserve"> Leistungen</w:t>
            </w:r>
          </w:p>
          <w:p w14:paraId="256767B9" w14:textId="77777777" w:rsidR="0074616E" w:rsidRPr="00AC4C05" w:rsidRDefault="0074616E" w:rsidP="00F44023">
            <w:pPr>
              <w:jc w:val="left"/>
              <w:rPr>
                <w:highlight w:val="yellow"/>
              </w:rPr>
            </w:pPr>
            <w:r w:rsidRPr="0074616E">
              <w:t>(</w:t>
            </w:r>
            <w:r>
              <w:t xml:space="preserve">insb. </w:t>
            </w:r>
            <w:r w:rsidRPr="0074616E">
              <w:t>Benennung des gelieferten Systems)</w:t>
            </w:r>
          </w:p>
        </w:tc>
        <w:tc>
          <w:tcPr>
            <w:tcW w:w="6379" w:type="dxa"/>
            <w:hideMark/>
          </w:tcPr>
          <w:p w14:paraId="0B02DEF4"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1C137FF2" w14:textId="77777777" w:rsidTr="00F44023">
        <w:trPr>
          <w:cantSplit/>
          <w:trHeight w:val="737"/>
        </w:trPr>
        <w:tc>
          <w:tcPr>
            <w:tcW w:w="2693" w:type="dxa"/>
            <w:hideMark/>
          </w:tcPr>
          <w:p w14:paraId="338B37AC" w14:textId="77777777" w:rsidR="0074616E" w:rsidRDefault="0074616E" w:rsidP="00F44023">
            <w:pPr>
              <w:spacing w:after="60"/>
              <w:jc w:val="left"/>
            </w:pPr>
            <w:r>
              <w:t>Auftragsvolumen, gerundet</w:t>
            </w:r>
          </w:p>
          <w:p w14:paraId="7EE38DAF" w14:textId="77777777" w:rsidR="0074616E" w:rsidRPr="00D8378E" w:rsidRDefault="0074616E" w:rsidP="00F44023">
            <w:pPr>
              <w:jc w:val="left"/>
              <w:rPr>
                <w:b/>
                <w:bCs/>
                <w:sz w:val="18"/>
                <w:szCs w:val="18"/>
              </w:rPr>
            </w:pPr>
            <w:r w:rsidRPr="00176D77">
              <w:t xml:space="preserve">(in EUR, </w:t>
            </w:r>
            <w:r>
              <w:t>exkl. USt.</w:t>
            </w:r>
            <w:r w:rsidRPr="00176D77">
              <w:t>)</w:t>
            </w:r>
          </w:p>
        </w:tc>
        <w:tc>
          <w:tcPr>
            <w:tcW w:w="6379" w:type="dxa"/>
            <w:hideMark/>
          </w:tcPr>
          <w:p w14:paraId="7ABF685C"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56EB5784" w14:textId="77777777" w:rsidTr="00F44023">
        <w:trPr>
          <w:cantSplit/>
          <w:trHeight w:val="737"/>
        </w:trPr>
        <w:tc>
          <w:tcPr>
            <w:tcW w:w="2693" w:type="dxa"/>
          </w:tcPr>
          <w:p w14:paraId="33201765" w14:textId="77777777" w:rsidR="0074616E" w:rsidRDefault="0074616E" w:rsidP="00F44023">
            <w:pPr>
              <w:jc w:val="left"/>
            </w:pPr>
            <w:r>
              <w:t xml:space="preserve">Ausführungsdatum / </w:t>
            </w:r>
          </w:p>
          <w:p w14:paraId="712E452C" w14:textId="77777777" w:rsidR="0074616E" w:rsidRDefault="0074616E" w:rsidP="00F44023">
            <w:pPr>
              <w:jc w:val="left"/>
            </w:pPr>
            <w:r>
              <w:t>Leistungszeitraum</w:t>
            </w:r>
          </w:p>
        </w:tc>
        <w:tc>
          <w:tcPr>
            <w:tcW w:w="6379" w:type="dxa"/>
          </w:tcPr>
          <w:p w14:paraId="17208DC4" w14:textId="77777777" w:rsidR="0074616E"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FF8749"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74616E" w:rsidRPr="005608B1" w14:paraId="37B9C937" w14:textId="77777777" w:rsidTr="00F44023">
        <w:trPr>
          <w:cantSplit/>
          <w:trHeight w:hRule="exact" w:val="510"/>
        </w:trPr>
        <w:tc>
          <w:tcPr>
            <w:tcW w:w="9072" w:type="dxa"/>
            <w:gridSpan w:val="2"/>
            <w:vAlign w:val="center"/>
            <w:hideMark/>
          </w:tcPr>
          <w:p w14:paraId="1D894F74" w14:textId="457C9C03" w:rsidR="0074616E" w:rsidRPr="00EE0F5A" w:rsidRDefault="0074616E" w:rsidP="00F44023">
            <w:pPr>
              <w:rPr>
                <w:b/>
                <w:bCs/>
              </w:rPr>
            </w:pPr>
            <w:r>
              <w:rPr>
                <w:b/>
                <w:bCs/>
              </w:rPr>
              <w:t>5</w:t>
            </w:r>
            <w:r w:rsidRPr="00EE0F5A">
              <w:rPr>
                <w:b/>
                <w:bCs/>
              </w:rPr>
              <w:t>. Referenz</w:t>
            </w:r>
          </w:p>
        </w:tc>
      </w:tr>
      <w:tr w:rsidR="0074616E" w:rsidRPr="005608B1" w14:paraId="0E8E185F" w14:textId="77777777" w:rsidTr="00F44023">
        <w:trPr>
          <w:cantSplit/>
          <w:trHeight w:hRule="exact" w:val="1077"/>
        </w:trPr>
        <w:tc>
          <w:tcPr>
            <w:tcW w:w="2693" w:type="dxa"/>
            <w:hideMark/>
          </w:tcPr>
          <w:p w14:paraId="6D692609" w14:textId="77777777" w:rsidR="0074616E" w:rsidRDefault="0074616E" w:rsidP="00F44023">
            <w:pPr>
              <w:spacing w:after="60"/>
              <w:jc w:val="left"/>
            </w:pPr>
            <w:r>
              <w:t>Referenzauftraggeber</w:t>
            </w:r>
          </w:p>
          <w:p w14:paraId="75E5060D" w14:textId="77777777" w:rsidR="0074616E" w:rsidRPr="005608B1" w:rsidRDefault="0074616E" w:rsidP="00F44023">
            <w:pPr>
              <w:jc w:val="left"/>
            </w:pPr>
            <w:r>
              <w:t>(Name, Anschrift)</w:t>
            </w:r>
          </w:p>
        </w:tc>
        <w:tc>
          <w:tcPr>
            <w:tcW w:w="6379" w:type="dxa"/>
            <w:hideMark/>
          </w:tcPr>
          <w:p w14:paraId="6E261861" w14:textId="77777777" w:rsidR="0074616E" w:rsidRDefault="0074616E" w:rsidP="00F44023">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6824496" w14:textId="77777777" w:rsidR="0074616E" w:rsidRPr="005608B1" w:rsidRDefault="0074616E" w:rsidP="00F44023">
            <w:pPr>
              <w:jc w:val="left"/>
            </w:pPr>
          </w:p>
        </w:tc>
      </w:tr>
      <w:tr w:rsidR="0074616E" w:rsidRPr="005608B1" w14:paraId="6D647C4A" w14:textId="77777777" w:rsidTr="00F44023">
        <w:trPr>
          <w:cantSplit/>
          <w:trHeight w:hRule="exact" w:val="1474"/>
        </w:trPr>
        <w:tc>
          <w:tcPr>
            <w:tcW w:w="2693" w:type="dxa"/>
          </w:tcPr>
          <w:p w14:paraId="7C499ADF" w14:textId="77777777" w:rsidR="0074616E" w:rsidRDefault="0074616E" w:rsidP="00F44023">
            <w:pPr>
              <w:spacing w:after="60"/>
              <w:jc w:val="left"/>
            </w:pPr>
            <w:r>
              <w:t>Benennung des Ansprechpartners</w:t>
            </w:r>
          </w:p>
          <w:p w14:paraId="2EC75D37" w14:textId="77777777" w:rsidR="0074616E" w:rsidRDefault="0074616E" w:rsidP="00F44023">
            <w:pPr>
              <w:jc w:val="left"/>
            </w:pPr>
            <w:r>
              <w:t>(Name, Telefon, E-Mail)</w:t>
            </w:r>
          </w:p>
          <w:p w14:paraId="314FD8BA" w14:textId="77777777" w:rsidR="0074616E" w:rsidRPr="00A85095" w:rsidRDefault="0074616E" w:rsidP="00F44023">
            <w:pPr>
              <w:jc w:val="left"/>
            </w:pPr>
          </w:p>
          <w:p w14:paraId="5F3A37ED" w14:textId="77777777" w:rsidR="0074616E" w:rsidRPr="00176D77" w:rsidRDefault="0074616E" w:rsidP="00F44023">
            <w:pPr>
              <w:jc w:val="left"/>
            </w:pPr>
            <w:r>
              <w:rPr>
                <w:i/>
                <w:iCs/>
              </w:rPr>
              <w:t>- keine Pflichta</w:t>
            </w:r>
            <w:r w:rsidRPr="001F5231">
              <w:rPr>
                <w:i/>
                <w:iCs/>
              </w:rPr>
              <w:t>ngabe</w:t>
            </w:r>
            <w:r>
              <w:rPr>
                <w:i/>
                <w:iCs/>
              </w:rPr>
              <w:t xml:space="preserve"> -</w:t>
            </w:r>
          </w:p>
        </w:tc>
        <w:tc>
          <w:tcPr>
            <w:tcW w:w="6379" w:type="dxa"/>
          </w:tcPr>
          <w:p w14:paraId="57806F90" w14:textId="77777777" w:rsidR="0074616E" w:rsidRDefault="0074616E" w:rsidP="00F44023">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544D9CD" w14:textId="77777777" w:rsidR="0074616E" w:rsidRPr="005608B1" w:rsidRDefault="0074616E" w:rsidP="00F44023"/>
        </w:tc>
      </w:tr>
      <w:tr w:rsidR="0074616E" w:rsidRPr="005608B1" w14:paraId="48DB6495" w14:textId="77777777" w:rsidTr="00F44023">
        <w:trPr>
          <w:cantSplit/>
          <w:trHeight w:hRule="exact" w:val="1712"/>
        </w:trPr>
        <w:tc>
          <w:tcPr>
            <w:tcW w:w="2693" w:type="dxa"/>
            <w:hideMark/>
          </w:tcPr>
          <w:p w14:paraId="43011599" w14:textId="77777777" w:rsidR="0074616E" w:rsidRPr="000E5A0D" w:rsidRDefault="0074616E" w:rsidP="00F44023">
            <w:pPr>
              <w:jc w:val="left"/>
            </w:pPr>
            <w:r w:rsidRPr="000E5A0D">
              <w:t>Bezeichnung des</w:t>
            </w:r>
          </w:p>
          <w:p w14:paraId="1BA66C05" w14:textId="77777777" w:rsidR="0074616E" w:rsidRDefault="0074616E" w:rsidP="00F44023">
            <w:pPr>
              <w:jc w:val="left"/>
            </w:pPr>
            <w:r w:rsidRPr="000E5A0D">
              <w:t>Auftragsgegenstandes</w:t>
            </w:r>
          </w:p>
          <w:p w14:paraId="5A8AC2B3" w14:textId="77777777" w:rsidR="0074616E" w:rsidRDefault="0074616E" w:rsidP="00F44023">
            <w:pPr>
              <w:jc w:val="left"/>
            </w:pPr>
            <w:r>
              <w:t xml:space="preserve">sowie kurze Erläuterung zu </w:t>
            </w:r>
            <w:r w:rsidRPr="000E5A0D">
              <w:t>ausgeführte</w:t>
            </w:r>
            <w:r>
              <w:t>n</w:t>
            </w:r>
            <w:r w:rsidRPr="000E5A0D">
              <w:t xml:space="preserve"> Leistungen</w:t>
            </w:r>
          </w:p>
          <w:p w14:paraId="185C206D" w14:textId="77777777" w:rsidR="0074616E" w:rsidRPr="00AC4C05" w:rsidRDefault="0074616E" w:rsidP="00F44023">
            <w:pPr>
              <w:jc w:val="left"/>
              <w:rPr>
                <w:highlight w:val="yellow"/>
              </w:rPr>
            </w:pPr>
            <w:r w:rsidRPr="0074616E">
              <w:t>(</w:t>
            </w:r>
            <w:r>
              <w:t xml:space="preserve">insb. </w:t>
            </w:r>
            <w:r w:rsidRPr="0074616E">
              <w:t>Benennung des gelieferten Systems)</w:t>
            </w:r>
          </w:p>
        </w:tc>
        <w:tc>
          <w:tcPr>
            <w:tcW w:w="6379" w:type="dxa"/>
            <w:hideMark/>
          </w:tcPr>
          <w:p w14:paraId="2154AF72"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2CC4A6A5" w14:textId="77777777" w:rsidTr="00F44023">
        <w:trPr>
          <w:cantSplit/>
          <w:trHeight w:val="737"/>
        </w:trPr>
        <w:tc>
          <w:tcPr>
            <w:tcW w:w="2693" w:type="dxa"/>
            <w:hideMark/>
          </w:tcPr>
          <w:p w14:paraId="23AE7C80" w14:textId="77777777" w:rsidR="0074616E" w:rsidRDefault="0074616E" w:rsidP="00F44023">
            <w:pPr>
              <w:spacing w:after="60"/>
              <w:jc w:val="left"/>
            </w:pPr>
            <w:r>
              <w:t>Auftragsvolumen, gerundet</w:t>
            </w:r>
          </w:p>
          <w:p w14:paraId="77EB0234" w14:textId="77777777" w:rsidR="0074616E" w:rsidRPr="00D8378E" w:rsidRDefault="0074616E" w:rsidP="00F44023">
            <w:pPr>
              <w:jc w:val="left"/>
              <w:rPr>
                <w:b/>
                <w:bCs/>
                <w:sz w:val="18"/>
                <w:szCs w:val="18"/>
              </w:rPr>
            </w:pPr>
            <w:r w:rsidRPr="00176D77">
              <w:t xml:space="preserve">(in EUR, </w:t>
            </w:r>
            <w:r>
              <w:t>exkl. USt.</w:t>
            </w:r>
            <w:r w:rsidRPr="00176D77">
              <w:t>)</w:t>
            </w:r>
          </w:p>
        </w:tc>
        <w:tc>
          <w:tcPr>
            <w:tcW w:w="6379" w:type="dxa"/>
            <w:hideMark/>
          </w:tcPr>
          <w:p w14:paraId="0DC07E94" w14:textId="77777777" w:rsidR="0074616E" w:rsidRPr="005608B1"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616E" w:rsidRPr="005608B1" w14:paraId="6DE40F5C" w14:textId="77777777" w:rsidTr="00F44023">
        <w:trPr>
          <w:cantSplit/>
          <w:trHeight w:val="737"/>
        </w:trPr>
        <w:tc>
          <w:tcPr>
            <w:tcW w:w="2693" w:type="dxa"/>
          </w:tcPr>
          <w:p w14:paraId="0F39C83C" w14:textId="77777777" w:rsidR="0074616E" w:rsidRDefault="0074616E" w:rsidP="00F44023">
            <w:pPr>
              <w:jc w:val="left"/>
            </w:pPr>
            <w:r>
              <w:t xml:space="preserve">Ausführungsdatum / </w:t>
            </w:r>
          </w:p>
          <w:p w14:paraId="36C3536E" w14:textId="77777777" w:rsidR="0074616E" w:rsidRDefault="0074616E" w:rsidP="00F44023">
            <w:pPr>
              <w:jc w:val="left"/>
            </w:pPr>
            <w:r>
              <w:t>Leistungszeitraum</w:t>
            </w:r>
          </w:p>
        </w:tc>
        <w:tc>
          <w:tcPr>
            <w:tcW w:w="6379" w:type="dxa"/>
          </w:tcPr>
          <w:p w14:paraId="7E646E2F" w14:textId="77777777" w:rsidR="0074616E" w:rsidRDefault="0074616E" w:rsidP="00F4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243F08" w14:textId="77777777" w:rsidR="006F7421" w:rsidRDefault="006F7421" w:rsidP="006F7421">
      <w:pPr>
        <w:pStyle w:val="Default"/>
        <w:ind w:left="360"/>
        <w:rPr>
          <w:rFonts w:ascii="Times New Roman" w:eastAsia="Times New Roman" w:hAnsi="Times New Roman" w:cs="Times New Roman"/>
          <w:b/>
          <w:color w:val="auto"/>
          <w:sz w:val="22"/>
          <w:szCs w:val="22"/>
          <w:lang w:eastAsia="de-DE"/>
        </w:rPr>
      </w:pPr>
    </w:p>
    <w:p w14:paraId="262C28F5" w14:textId="77777777" w:rsidR="006F7421" w:rsidRPr="008E5C0C" w:rsidRDefault="006F7421" w:rsidP="006F7421">
      <w:pPr>
        <w:pStyle w:val="Default"/>
        <w:ind w:left="360"/>
        <w:rPr>
          <w:rFonts w:ascii="Times New Roman" w:eastAsia="Times New Roman" w:hAnsi="Times New Roman" w:cs="Times New Roman"/>
          <w:b/>
          <w:color w:val="auto"/>
          <w:sz w:val="22"/>
          <w:szCs w:val="22"/>
          <w:lang w:eastAsia="de-DE"/>
        </w:rPr>
      </w:pPr>
    </w:p>
    <w:sectPr w:rsidR="006F7421" w:rsidRPr="008E5C0C">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190CB" w14:textId="77777777" w:rsidR="0074616E" w:rsidRDefault="0074616E" w:rsidP="0074616E">
    <w:pPr>
      <w:rPr>
        <w:sz w:val="16"/>
        <w:szCs w:val="16"/>
      </w:rPr>
    </w:pPr>
    <w:r w:rsidRPr="00643986">
      <w:rPr>
        <w:sz w:val="16"/>
        <w:szCs w:val="16"/>
      </w:rPr>
      <w:t xml:space="preserve">26804-2026 – Kombigerät Gefriertrocknung und Vakuumkonzentrator </w:t>
    </w:r>
  </w:p>
  <w:p w14:paraId="22292F3D" w14:textId="5FDD67BF"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803C" w14:textId="77777777" w:rsidR="0074616E" w:rsidRDefault="0074616E" w:rsidP="0074616E">
    <w:pPr>
      <w:rPr>
        <w:sz w:val="16"/>
        <w:szCs w:val="16"/>
      </w:rPr>
    </w:pPr>
    <w:bookmarkStart w:id="0" w:name="_Hlk239242487"/>
    <w:r w:rsidRPr="00643986">
      <w:rPr>
        <w:sz w:val="16"/>
        <w:szCs w:val="16"/>
      </w:rPr>
      <w:t xml:space="preserve">26804-2026 – Kombigerät Gefriertrocknung und Vakuumkonzentrator </w:t>
    </w:r>
  </w:p>
  <w:bookmarkEnd w:id="0"/>
  <w:p w14:paraId="249BEBA7" w14:textId="412E86B7"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53717833"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29692614">
    <w:abstractNumId w:val="1"/>
  </w:num>
  <w:num w:numId="2" w16cid:durableId="955406967">
    <w:abstractNumId w:val="13"/>
  </w:num>
  <w:num w:numId="3" w16cid:durableId="2014137862">
    <w:abstractNumId w:val="2"/>
  </w:num>
  <w:num w:numId="4" w16cid:durableId="1298098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341038">
    <w:abstractNumId w:val="12"/>
  </w:num>
  <w:num w:numId="6" w16cid:durableId="1710455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5991800">
    <w:abstractNumId w:val="3"/>
  </w:num>
  <w:num w:numId="8" w16cid:durableId="1210727078">
    <w:abstractNumId w:val="7"/>
  </w:num>
  <w:num w:numId="9" w16cid:durableId="1672029558">
    <w:abstractNumId w:val="8"/>
  </w:num>
  <w:num w:numId="10" w16cid:durableId="783159004">
    <w:abstractNumId w:val="10"/>
  </w:num>
  <w:num w:numId="11" w16cid:durableId="1944612140">
    <w:abstractNumId w:val="9"/>
  </w:num>
  <w:num w:numId="12" w16cid:durableId="953825538">
    <w:abstractNumId w:val="4"/>
  </w:num>
  <w:num w:numId="13" w16cid:durableId="932472343">
    <w:abstractNumId w:val="6"/>
  </w:num>
  <w:num w:numId="14" w16cid:durableId="971401582">
    <w:abstractNumId w:val="11"/>
  </w:num>
  <w:num w:numId="15" w16cid:durableId="690570905">
    <w:abstractNumId w:val="0"/>
  </w:num>
  <w:num w:numId="16" w16cid:durableId="18816700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attachedTemplate r:id="rId1"/>
  <w:documentProtection w:edit="forms" w:enforcement="1" w:cryptProviderType="rsaAES" w:cryptAlgorithmClass="hash" w:cryptAlgorithmType="typeAny" w:cryptAlgorithmSid="14" w:cryptSpinCount="100000" w:hash="d+rz+7DmWg1EojXhuckXG3216KS/82Rd0rs3o3CnWKw8RtKnB2fRShwXRjnKQZDhv/FO4VlxCWVfzQJ5TmgRkQ==" w:salt="UJ2HEdXQvXb/quE4voUS+Q=="/>
  <w:defaultTabStop w:val="708"/>
  <w:autoHyphenation/>
  <w:hyphenationZone w:val="425"/>
  <w:doNotHyphenateCaps/>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320ED"/>
    <w:rsid w:val="00052B5F"/>
    <w:rsid w:val="00053F5F"/>
    <w:rsid w:val="000677CE"/>
    <w:rsid w:val="00075B78"/>
    <w:rsid w:val="000770B7"/>
    <w:rsid w:val="0008586D"/>
    <w:rsid w:val="000B19E6"/>
    <w:rsid w:val="000D486F"/>
    <w:rsid w:val="000E543E"/>
    <w:rsid w:val="000E5A0D"/>
    <w:rsid w:val="000F099C"/>
    <w:rsid w:val="00112AB2"/>
    <w:rsid w:val="001427CE"/>
    <w:rsid w:val="00176D77"/>
    <w:rsid w:val="001918D5"/>
    <w:rsid w:val="001952DA"/>
    <w:rsid w:val="001955B1"/>
    <w:rsid w:val="001B1DEE"/>
    <w:rsid w:val="001C00EC"/>
    <w:rsid w:val="001C1006"/>
    <w:rsid w:val="001C7551"/>
    <w:rsid w:val="001F5231"/>
    <w:rsid w:val="001F5234"/>
    <w:rsid w:val="001F76B8"/>
    <w:rsid w:val="00217E0A"/>
    <w:rsid w:val="002808B0"/>
    <w:rsid w:val="00293BC8"/>
    <w:rsid w:val="002A7DE2"/>
    <w:rsid w:val="002B1F1E"/>
    <w:rsid w:val="002C1592"/>
    <w:rsid w:val="002E11DA"/>
    <w:rsid w:val="002F47F8"/>
    <w:rsid w:val="00311B04"/>
    <w:rsid w:val="00323BFB"/>
    <w:rsid w:val="00332249"/>
    <w:rsid w:val="00332ED0"/>
    <w:rsid w:val="00335CCD"/>
    <w:rsid w:val="003423A0"/>
    <w:rsid w:val="00347C90"/>
    <w:rsid w:val="00365D3D"/>
    <w:rsid w:val="003A36F1"/>
    <w:rsid w:val="00435219"/>
    <w:rsid w:val="00444DE2"/>
    <w:rsid w:val="0048191D"/>
    <w:rsid w:val="00496D94"/>
    <w:rsid w:val="004A38D6"/>
    <w:rsid w:val="004B339F"/>
    <w:rsid w:val="004B509F"/>
    <w:rsid w:val="004C6533"/>
    <w:rsid w:val="004D0F73"/>
    <w:rsid w:val="004D7739"/>
    <w:rsid w:val="004F32DD"/>
    <w:rsid w:val="00511E91"/>
    <w:rsid w:val="005375A3"/>
    <w:rsid w:val="005527B9"/>
    <w:rsid w:val="00560660"/>
    <w:rsid w:val="00566173"/>
    <w:rsid w:val="00567DF4"/>
    <w:rsid w:val="0057121A"/>
    <w:rsid w:val="00573E8D"/>
    <w:rsid w:val="005822D0"/>
    <w:rsid w:val="005865BF"/>
    <w:rsid w:val="005A5CD2"/>
    <w:rsid w:val="005A5F21"/>
    <w:rsid w:val="005B55B3"/>
    <w:rsid w:val="005B6B09"/>
    <w:rsid w:val="005E3715"/>
    <w:rsid w:val="006237ED"/>
    <w:rsid w:val="00627819"/>
    <w:rsid w:val="00675DF1"/>
    <w:rsid w:val="00690541"/>
    <w:rsid w:val="00694D75"/>
    <w:rsid w:val="006A431F"/>
    <w:rsid w:val="006C4B5A"/>
    <w:rsid w:val="006C7981"/>
    <w:rsid w:val="006D20B9"/>
    <w:rsid w:val="006F7421"/>
    <w:rsid w:val="00740948"/>
    <w:rsid w:val="00741E95"/>
    <w:rsid w:val="0074616E"/>
    <w:rsid w:val="0075160B"/>
    <w:rsid w:val="00793224"/>
    <w:rsid w:val="007B014C"/>
    <w:rsid w:val="007E3694"/>
    <w:rsid w:val="008524FC"/>
    <w:rsid w:val="008536C3"/>
    <w:rsid w:val="00870C3B"/>
    <w:rsid w:val="00874C06"/>
    <w:rsid w:val="008A6925"/>
    <w:rsid w:val="008B182D"/>
    <w:rsid w:val="008B2AA8"/>
    <w:rsid w:val="008B62AB"/>
    <w:rsid w:val="008C15FE"/>
    <w:rsid w:val="008D728F"/>
    <w:rsid w:val="008E4F45"/>
    <w:rsid w:val="008E5C0C"/>
    <w:rsid w:val="008F4E94"/>
    <w:rsid w:val="0092007E"/>
    <w:rsid w:val="00920361"/>
    <w:rsid w:val="00930402"/>
    <w:rsid w:val="00931AED"/>
    <w:rsid w:val="00933E70"/>
    <w:rsid w:val="009455E1"/>
    <w:rsid w:val="009504CA"/>
    <w:rsid w:val="00950CBB"/>
    <w:rsid w:val="00953346"/>
    <w:rsid w:val="00980360"/>
    <w:rsid w:val="00990347"/>
    <w:rsid w:val="009B5509"/>
    <w:rsid w:val="009B7B3A"/>
    <w:rsid w:val="009C2FAD"/>
    <w:rsid w:val="009C64DB"/>
    <w:rsid w:val="009D444C"/>
    <w:rsid w:val="009F47D0"/>
    <w:rsid w:val="00A00869"/>
    <w:rsid w:val="00A1397F"/>
    <w:rsid w:val="00A2153F"/>
    <w:rsid w:val="00A4004E"/>
    <w:rsid w:val="00A86700"/>
    <w:rsid w:val="00A90546"/>
    <w:rsid w:val="00AA6126"/>
    <w:rsid w:val="00AB40F0"/>
    <w:rsid w:val="00AC4C05"/>
    <w:rsid w:val="00AE5344"/>
    <w:rsid w:val="00AE6701"/>
    <w:rsid w:val="00AE7CDC"/>
    <w:rsid w:val="00B13118"/>
    <w:rsid w:val="00B16E25"/>
    <w:rsid w:val="00B303E7"/>
    <w:rsid w:val="00B56EA7"/>
    <w:rsid w:val="00B632E2"/>
    <w:rsid w:val="00B74D76"/>
    <w:rsid w:val="00B83C5A"/>
    <w:rsid w:val="00B844EF"/>
    <w:rsid w:val="00BE0C0B"/>
    <w:rsid w:val="00BE3045"/>
    <w:rsid w:val="00C060D9"/>
    <w:rsid w:val="00C10BAB"/>
    <w:rsid w:val="00C1657A"/>
    <w:rsid w:val="00C3590A"/>
    <w:rsid w:val="00C45846"/>
    <w:rsid w:val="00C540FD"/>
    <w:rsid w:val="00CC6A0F"/>
    <w:rsid w:val="00CE4B8F"/>
    <w:rsid w:val="00CF240A"/>
    <w:rsid w:val="00D1605C"/>
    <w:rsid w:val="00D26ADC"/>
    <w:rsid w:val="00D325E7"/>
    <w:rsid w:val="00D41C06"/>
    <w:rsid w:val="00D432D1"/>
    <w:rsid w:val="00D52A11"/>
    <w:rsid w:val="00D73E5F"/>
    <w:rsid w:val="00D752A3"/>
    <w:rsid w:val="00D8378E"/>
    <w:rsid w:val="00DE4569"/>
    <w:rsid w:val="00DF2491"/>
    <w:rsid w:val="00E67619"/>
    <w:rsid w:val="00E97F87"/>
    <w:rsid w:val="00EA5E20"/>
    <w:rsid w:val="00EA6675"/>
    <w:rsid w:val="00EB0E7C"/>
    <w:rsid w:val="00EC2055"/>
    <w:rsid w:val="00EC45D3"/>
    <w:rsid w:val="00ED1E4A"/>
    <w:rsid w:val="00EE0F5A"/>
    <w:rsid w:val="00F20AE9"/>
    <w:rsid w:val="00F20ED6"/>
    <w:rsid w:val="00FA2863"/>
    <w:rsid w:val="00FA5269"/>
    <w:rsid w:val="00FC3452"/>
    <w:rsid w:val="00FC69CF"/>
    <w:rsid w:val="00FD0FAD"/>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4</Pages>
  <Words>571</Words>
  <Characters>3598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Frömmel, Sebastian</cp:lastModifiedBy>
  <cp:revision>9</cp:revision>
  <cp:lastPrinted>2002-09-20T09:09:00Z</cp:lastPrinted>
  <dcterms:created xsi:type="dcterms:W3CDTF">2026-01-12T09:07:00Z</dcterms:created>
  <dcterms:modified xsi:type="dcterms:W3CDTF">2026-09-08T09:41:00Z</dcterms:modified>
</cp:coreProperties>
</file>